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F38" w:rsidRDefault="006E5F38" w:rsidP="00785F83">
      <w:pPr>
        <w:pStyle w:val="ConsPlusTitle"/>
        <w:widowControl/>
        <w:jc w:val="right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</w:p>
    <w:p w:rsidR="006E5F38" w:rsidRPr="00552B53" w:rsidRDefault="006E5F38" w:rsidP="00435B6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РОССИЙСКАЯ ФЕДЕРАЦИЯ</w:t>
      </w:r>
    </w:p>
    <w:p w:rsidR="006E5F38" w:rsidRDefault="006E5F38" w:rsidP="00435B6F">
      <w:pPr>
        <w:pStyle w:val="ConsPlusTitle"/>
        <w:widowControl/>
        <w:ind w:left="708"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СЕТОЛОВСКАЯ СЕЛЬСКАЯ </w:t>
      </w:r>
      <w:r w:rsidRPr="00552B53">
        <w:rPr>
          <w:b w:val="0"/>
          <w:sz w:val="28"/>
          <w:szCs w:val="28"/>
        </w:rPr>
        <w:t>АДМИНИСТРАЦИЯ</w:t>
      </w:r>
    </w:p>
    <w:p w:rsidR="006E5F38" w:rsidRPr="00552B53" w:rsidRDefault="006E5F38" w:rsidP="00435B6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 xml:space="preserve"> ПОЧЕПСКОГО РАЙОНА</w:t>
      </w:r>
      <w:r>
        <w:rPr>
          <w:b w:val="0"/>
          <w:sz w:val="28"/>
          <w:szCs w:val="28"/>
        </w:rPr>
        <w:t xml:space="preserve"> </w:t>
      </w:r>
      <w:r w:rsidRPr="00552B53">
        <w:rPr>
          <w:b w:val="0"/>
          <w:sz w:val="28"/>
          <w:szCs w:val="28"/>
        </w:rPr>
        <w:t>БРЯНСКОЙ ОБЛАСТИ</w:t>
      </w:r>
    </w:p>
    <w:p w:rsidR="006E5F38" w:rsidRPr="009D12CF" w:rsidRDefault="006E5F38" w:rsidP="00435B6F">
      <w:pPr>
        <w:jc w:val="center"/>
        <w:outlineLvl w:val="0"/>
        <w:rPr>
          <w:sz w:val="28"/>
          <w:szCs w:val="28"/>
        </w:rPr>
      </w:pPr>
    </w:p>
    <w:p w:rsidR="006E5F38" w:rsidRPr="009D12CF" w:rsidRDefault="006E5F38" w:rsidP="009D12CF">
      <w:pPr>
        <w:rPr>
          <w:sz w:val="28"/>
          <w:szCs w:val="28"/>
        </w:rPr>
      </w:pPr>
    </w:p>
    <w:p w:rsidR="006E5F38" w:rsidRPr="009D12CF" w:rsidRDefault="006E5F38" w:rsidP="00435B6F">
      <w:pPr>
        <w:jc w:val="center"/>
        <w:outlineLvl w:val="0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6E5F38" w:rsidRDefault="006E5F38" w:rsidP="009D12CF">
      <w:pPr>
        <w:jc w:val="center"/>
        <w:rPr>
          <w:b/>
          <w:sz w:val="28"/>
          <w:szCs w:val="28"/>
        </w:rPr>
      </w:pPr>
    </w:p>
    <w:p w:rsidR="006E5F38" w:rsidRPr="009139F8" w:rsidRDefault="006E5F38" w:rsidP="009D12CF">
      <w:pPr>
        <w:jc w:val="center"/>
        <w:rPr>
          <w:b/>
          <w:sz w:val="28"/>
          <w:szCs w:val="28"/>
        </w:rPr>
      </w:pPr>
    </w:p>
    <w:p w:rsidR="006E5F38" w:rsidRDefault="006E5F38" w:rsidP="00435B6F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от  «29» декабря  2025года  </w:t>
      </w:r>
      <w:r w:rsidRPr="000F44D3">
        <w:rPr>
          <w:sz w:val="28"/>
          <w:szCs w:val="28"/>
        </w:rPr>
        <w:t>№</w:t>
      </w:r>
      <w:r>
        <w:rPr>
          <w:sz w:val="28"/>
          <w:szCs w:val="28"/>
        </w:rPr>
        <w:t xml:space="preserve"> 46- р </w:t>
      </w:r>
    </w:p>
    <w:p w:rsidR="006E5F38" w:rsidRPr="000F44D3" w:rsidRDefault="006E5F38" w:rsidP="00435B6F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с. Сетолово</w:t>
      </w:r>
    </w:p>
    <w:p w:rsidR="006E5F38" w:rsidRPr="009139F8" w:rsidRDefault="006E5F38" w:rsidP="009D12CF">
      <w:pPr>
        <w:rPr>
          <w:sz w:val="28"/>
          <w:szCs w:val="28"/>
        </w:rPr>
      </w:pPr>
    </w:p>
    <w:p w:rsidR="006E5F38" w:rsidRDefault="006E5F38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в</w:t>
      </w:r>
      <w:r>
        <w:rPr>
          <w:sz w:val="28"/>
          <w:szCs w:val="28"/>
        </w:rPr>
        <w:t xml:space="preserve"> муниципальную </w:t>
      </w:r>
      <w:r w:rsidRPr="009139F8">
        <w:rPr>
          <w:sz w:val="28"/>
          <w:szCs w:val="28"/>
        </w:rPr>
        <w:t xml:space="preserve"> </w:t>
      </w:r>
    </w:p>
    <w:p w:rsidR="006E5F38" w:rsidRDefault="006E5F38" w:rsidP="00435B6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139F8">
        <w:rPr>
          <w:sz w:val="28"/>
          <w:szCs w:val="28"/>
        </w:rPr>
        <w:t>рограм</w:t>
      </w:r>
      <w:r>
        <w:rPr>
          <w:sz w:val="28"/>
          <w:szCs w:val="28"/>
        </w:rPr>
        <w:t>му  «Реализация полномочий</w:t>
      </w:r>
    </w:p>
    <w:p w:rsidR="006E5F38" w:rsidRDefault="006E5F38" w:rsidP="00435B6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Сетоловского</w:t>
      </w:r>
    </w:p>
    <w:p w:rsidR="006E5F38" w:rsidRDefault="006E5F38" w:rsidP="00435B6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сельского поселения Почепского муниципального района</w:t>
      </w:r>
    </w:p>
    <w:p w:rsidR="006E5F38" w:rsidRDefault="006E5F38" w:rsidP="00435B6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Брянской области»  </w:t>
      </w:r>
    </w:p>
    <w:p w:rsidR="006E5F38" w:rsidRDefault="006E5F38" w:rsidP="009D12CF">
      <w:pPr>
        <w:rPr>
          <w:sz w:val="28"/>
          <w:szCs w:val="28"/>
        </w:rPr>
      </w:pPr>
    </w:p>
    <w:p w:rsidR="006E5F38" w:rsidRDefault="006E5F38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</w:t>
      </w:r>
    </w:p>
    <w:p w:rsidR="006E5F38" w:rsidRDefault="006E5F38" w:rsidP="00E3606B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9139F8">
        <w:rPr>
          <w:sz w:val="28"/>
          <w:szCs w:val="28"/>
        </w:rPr>
        <w:t>В</w:t>
      </w:r>
      <w:r>
        <w:rPr>
          <w:sz w:val="28"/>
          <w:szCs w:val="28"/>
        </w:rPr>
        <w:t xml:space="preserve"> соответствии с постановлением Сетоловской сельской администрации Почепского района Брянской области от 21.02.2025 № 9  «</w:t>
      </w:r>
      <w:r w:rsidRPr="00E3606B">
        <w:rPr>
          <w:bCs/>
          <w:sz w:val="28"/>
          <w:szCs w:val="28"/>
        </w:rPr>
        <w:t>Об утверждении Порядка принятия решений о разработке  муниципальных программ и их формирования и реализации в муниципальном образовании «Сетоловское сельское поселение», Порядка проведения и критерии оценки эффективности реализации  муниципальных программ в муниципальном образовании Сетоловское сельское поселение, Порядка проведения мониторинга и оценки эффективности реализации муниципальных программ</w:t>
      </w:r>
      <w:r>
        <w:rPr>
          <w:sz w:val="28"/>
          <w:szCs w:val="28"/>
        </w:rPr>
        <w:t xml:space="preserve">», </w:t>
      </w:r>
    </w:p>
    <w:p w:rsidR="006E5F38" w:rsidRPr="00E3606B" w:rsidRDefault="006E5F38" w:rsidP="00E3606B">
      <w:r w:rsidRPr="009139F8">
        <w:rPr>
          <w:sz w:val="28"/>
          <w:szCs w:val="28"/>
        </w:rPr>
        <w:t>Постановляю:</w:t>
      </w:r>
    </w:p>
    <w:p w:rsidR="006E5F38" w:rsidRDefault="006E5F38" w:rsidP="00E47C5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  1.</w:t>
      </w:r>
      <w:r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 xml:space="preserve">Внести в муниципальную программу </w:t>
      </w:r>
      <w:r>
        <w:rPr>
          <w:sz w:val="28"/>
          <w:szCs w:val="28"/>
        </w:rPr>
        <w:t>«Реализация полномочий органа местного самоуправления Сетоловского сельского поселения Почепского муниципального района Брянской области»</w:t>
      </w:r>
      <w:r w:rsidRPr="009139F8">
        <w:rPr>
          <w:sz w:val="28"/>
          <w:szCs w:val="28"/>
        </w:rPr>
        <w:t>, утвержденную Постан</w:t>
      </w:r>
      <w:r>
        <w:rPr>
          <w:sz w:val="28"/>
          <w:szCs w:val="28"/>
        </w:rPr>
        <w:t>овлением Сетоловской сельской администрации  от 03.12.2018 года № 37(в редакции от 28.12.2019 №64, от28.09.2020 года №35,от 30.10.2020 года № 56,</w:t>
      </w:r>
      <w:r w:rsidRPr="00573C51">
        <w:rPr>
          <w:b/>
        </w:rPr>
        <w:t xml:space="preserve"> </w:t>
      </w:r>
      <w:r w:rsidRPr="00573C51">
        <w:rPr>
          <w:sz w:val="28"/>
          <w:szCs w:val="28"/>
        </w:rPr>
        <w:t>от 29.12.2020</w:t>
      </w:r>
      <w:r>
        <w:rPr>
          <w:sz w:val="28"/>
          <w:szCs w:val="28"/>
        </w:rPr>
        <w:t xml:space="preserve"> года</w:t>
      </w:r>
      <w:r w:rsidRPr="00573C51">
        <w:rPr>
          <w:sz w:val="28"/>
          <w:szCs w:val="28"/>
        </w:rPr>
        <w:t>№76,</w:t>
      </w:r>
      <w:r>
        <w:rPr>
          <w:sz w:val="28"/>
          <w:szCs w:val="28"/>
        </w:rPr>
        <w:t xml:space="preserve"> </w:t>
      </w:r>
      <w:r w:rsidRPr="00573C51">
        <w:rPr>
          <w:sz w:val="28"/>
          <w:szCs w:val="28"/>
        </w:rPr>
        <w:t>от 29.12.2021года №85</w:t>
      </w:r>
      <w:r>
        <w:rPr>
          <w:sz w:val="28"/>
          <w:szCs w:val="28"/>
        </w:rPr>
        <w:t xml:space="preserve">,от </w:t>
      </w:r>
      <w:r w:rsidRPr="00B01D9B">
        <w:rPr>
          <w:sz w:val="28"/>
          <w:szCs w:val="28"/>
        </w:rPr>
        <w:t>31.10.2022года №52,</w:t>
      </w:r>
      <w:r>
        <w:rPr>
          <w:sz w:val="28"/>
          <w:szCs w:val="28"/>
        </w:rPr>
        <w:t xml:space="preserve"> от 29.12.2022года</w:t>
      </w:r>
      <w:r w:rsidRPr="00B01D9B">
        <w:rPr>
          <w:sz w:val="28"/>
          <w:szCs w:val="28"/>
        </w:rPr>
        <w:t>№90,</w:t>
      </w:r>
      <w:r>
        <w:rPr>
          <w:sz w:val="28"/>
          <w:szCs w:val="28"/>
        </w:rPr>
        <w:t xml:space="preserve">от </w:t>
      </w:r>
      <w:r w:rsidRPr="00B01D9B">
        <w:rPr>
          <w:sz w:val="28"/>
          <w:szCs w:val="28"/>
        </w:rPr>
        <w:t>10.11.2023 года №53</w:t>
      </w:r>
      <w:r>
        <w:rPr>
          <w:sz w:val="28"/>
          <w:szCs w:val="28"/>
        </w:rPr>
        <w:t>,</w:t>
      </w:r>
      <w:r w:rsidRPr="00E47C51">
        <w:rPr>
          <w:sz w:val="28"/>
          <w:szCs w:val="28"/>
        </w:rPr>
        <w:t xml:space="preserve"> </w:t>
      </w:r>
      <w:r>
        <w:rPr>
          <w:sz w:val="28"/>
          <w:szCs w:val="28"/>
        </w:rPr>
        <w:t>от 29.12.2023года №92,от 31.07.2024года №29а, от 11.11.2024 №35,от 27.12.2024года №40,от 30.09.2025года №26) следующие</w:t>
      </w:r>
      <w:r w:rsidRPr="00B5755C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изменения</w:t>
      </w:r>
      <w:r>
        <w:rPr>
          <w:sz w:val="28"/>
          <w:szCs w:val="28"/>
        </w:rPr>
        <w:t>:</w:t>
      </w:r>
    </w:p>
    <w:p w:rsidR="006E5F38" w:rsidRDefault="006E5F38" w:rsidP="00E47C5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Pr="004E0C8D">
        <w:rPr>
          <w:sz w:val="28"/>
          <w:szCs w:val="28"/>
        </w:rPr>
        <w:t xml:space="preserve"> </w:t>
      </w:r>
      <w:r>
        <w:rPr>
          <w:sz w:val="28"/>
          <w:szCs w:val="28"/>
        </w:rPr>
        <w:t>Этапы и с</w:t>
      </w:r>
      <w:r w:rsidRPr="00E820EF">
        <w:rPr>
          <w:sz w:val="28"/>
          <w:szCs w:val="28"/>
        </w:rPr>
        <w:t>роки реализации муниципальной  программы</w:t>
      </w:r>
      <w:r>
        <w:rPr>
          <w:sz w:val="28"/>
          <w:szCs w:val="28"/>
        </w:rPr>
        <w:t xml:space="preserve"> </w:t>
      </w:r>
      <w:r w:rsidRPr="00E820EF">
        <w:rPr>
          <w:sz w:val="28"/>
          <w:szCs w:val="28"/>
        </w:rPr>
        <w:t>осуществляется в течение 2019– 202</w:t>
      </w:r>
      <w:r>
        <w:rPr>
          <w:sz w:val="28"/>
          <w:szCs w:val="28"/>
        </w:rPr>
        <w:t>8</w:t>
      </w:r>
      <w:r w:rsidRPr="00E820EF">
        <w:rPr>
          <w:sz w:val="28"/>
          <w:szCs w:val="28"/>
        </w:rPr>
        <w:t xml:space="preserve"> годов</w:t>
      </w:r>
      <w:r>
        <w:rPr>
          <w:sz w:val="28"/>
          <w:szCs w:val="28"/>
        </w:rPr>
        <w:t>.</w:t>
      </w:r>
    </w:p>
    <w:p w:rsidR="006E5F38" w:rsidRPr="00242262" w:rsidRDefault="006E5F38" w:rsidP="00875B77">
      <w:pPr>
        <w:pStyle w:val="ConsPlusCell"/>
        <w:widowControl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45029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50294">
        <w:rPr>
          <w:rFonts w:ascii="Times New Roman" w:hAnsi="Times New Roman" w:cs="Times New Roman"/>
          <w:sz w:val="28"/>
          <w:szCs w:val="28"/>
        </w:rPr>
        <w:t>.</w:t>
      </w:r>
      <w:r w:rsidRPr="00242262">
        <w:rPr>
          <w:rFonts w:ascii="Times New Roman" w:hAnsi="Times New Roman" w:cs="Times New Roman"/>
          <w:sz w:val="28"/>
          <w:szCs w:val="28"/>
        </w:rPr>
        <w:t xml:space="preserve">  В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42262">
        <w:rPr>
          <w:rFonts w:ascii="Times New Roman" w:hAnsi="Times New Roman" w:cs="Times New Roman"/>
          <w:sz w:val="28"/>
          <w:szCs w:val="28"/>
        </w:rPr>
        <w:t>ункте 1.2. цифры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ED44FF">
        <w:rPr>
          <w:rFonts w:ascii="Times New Roman" w:hAnsi="Times New Roman" w:cs="Times New Roman"/>
          <w:sz w:val="28"/>
          <w:szCs w:val="28"/>
        </w:rPr>
        <w:t>17 718 845,57</w:t>
      </w:r>
      <w:r w:rsidRPr="00242262">
        <w:rPr>
          <w:rFonts w:ascii="Times New Roman" w:hAnsi="Times New Roman" w:cs="Times New Roman"/>
          <w:sz w:val="28"/>
          <w:szCs w:val="28"/>
        </w:rPr>
        <w:t>»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2262">
        <w:rPr>
          <w:rFonts w:ascii="Times New Roman" w:hAnsi="Times New Roman" w:cs="Times New Roman"/>
          <w:sz w:val="28"/>
          <w:szCs w:val="28"/>
        </w:rPr>
        <w:t>заменить цифрами «</w:t>
      </w:r>
      <w:r>
        <w:rPr>
          <w:rFonts w:ascii="Times New Roman" w:hAnsi="Times New Roman" w:cs="Times New Roman"/>
          <w:sz w:val="28"/>
          <w:szCs w:val="28"/>
        </w:rPr>
        <w:t>21 182 962,07 </w:t>
      </w:r>
      <w:r w:rsidRPr="00242262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3A68">
        <w:rPr>
          <w:rFonts w:ascii="Times New Roman" w:hAnsi="Times New Roman" w:cs="Times New Roman"/>
          <w:sz w:val="28"/>
          <w:szCs w:val="28"/>
        </w:rPr>
        <w:t>цифры «2 558 592,00» заменить цифрами « 2 609 976,50»,</w:t>
      </w:r>
      <w:r w:rsidRPr="00AD3A68">
        <w:rPr>
          <w:sz w:val="28"/>
          <w:szCs w:val="28"/>
        </w:rPr>
        <w:t xml:space="preserve"> </w:t>
      </w:r>
      <w:r w:rsidRPr="00242262">
        <w:rPr>
          <w:rFonts w:ascii="Times New Roman" w:hAnsi="Times New Roman" w:cs="Times New Roman"/>
          <w:sz w:val="28"/>
          <w:szCs w:val="28"/>
        </w:rPr>
        <w:t>цифры «2</w:t>
      </w:r>
      <w:r>
        <w:rPr>
          <w:rFonts w:ascii="Times New Roman" w:hAnsi="Times New Roman" w:cs="Times New Roman"/>
          <w:sz w:val="28"/>
          <w:szCs w:val="28"/>
        </w:rPr>
        <w:t> 235 734,00» заменить цифрами « 3 048 346,00»,</w:t>
      </w:r>
      <w:r w:rsidRPr="002E2AB8">
        <w:rPr>
          <w:rFonts w:ascii="Times New Roman" w:hAnsi="Times New Roman" w:cs="Times New Roman"/>
          <w:sz w:val="28"/>
          <w:szCs w:val="28"/>
        </w:rPr>
        <w:t xml:space="preserve"> </w:t>
      </w:r>
      <w:r w:rsidRPr="00242262">
        <w:rPr>
          <w:rFonts w:ascii="Times New Roman" w:hAnsi="Times New Roman" w:cs="Times New Roman"/>
          <w:sz w:val="28"/>
          <w:szCs w:val="28"/>
        </w:rPr>
        <w:t>цифры «2</w:t>
      </w:r>
      <w:r>
        <w:rPr>
          <w:rFonts w:ascii="Times New Roman" w:hAnsi="Times New Roman" w:cs="Times New Roman"/>
          <w:sz w:val="28"/>
          <w:szCs w:val="28"/>
        </w:rPr>
        <w:t> 111 350,00» заменить цифрами « 2 220 358,00»,</w:t>
      </w:r>
      <w:r w:rsidRPr="002E2A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запланировать объем средств  на 2028год</w:t>
      </w:r>
      <w:r w:rsidRPr="002422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сумме </w:t>
      </w:r>
      <w:r w:rsidRPr="0024226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 252 934,00 рублей.</w:t>
      </w:r>
    </w:p>
    <w:p w:rsidR="006E5F38" w:rsidRPr="00573C51" w:rsidRDefault="006E5F38" w:rsidP="00F75ED0">
      <w:pPr>
        <w:jc w:val="both"/>
        <w:outlineLvl w:val="0"/>
      </w:pPr>
      <w:r>
        <w:rPr>
          <w:sz w:val="28"/>
          <w:szCs w:val="28"/>
        </w:rPr>
        <w:t xml:space="preserve">  </w:t>
      </w:r>
      <w:r w:rsidRPr="00F75ED0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F75ED0">
        <w:rPr>
          <w:sz w:val="28"/>
          <w:szCs w:val="28"/>
        </w:rPr>
        <w:t xml:space="preserve">. </w:t>
      </w:r>
      <w:r w:rsidRPr="00242262">
        <w:rPr>
          <w:sz w:val="28"/>
          <w:szCs w:val="28"/>
        </w:rPr>
        <w:t xml:space="preserve">В </w:t>
      </w:r>
      <w:r>
        <w:rPr>
          <w:sz w:val="28"/>
          <w:szCs w:val="28"/>
        </w:rPr>
        <w:t>п</w:t>
      </w:r>
      <w:r w:rsidRPr="00242262">
        <w:rPr>
          <w:sz w:val="28"/>
          <w:szCs w:val="28"/>
        </w:rPr>
        <w:t>ункте 1.</w:t>
      </w:r>
      <w:r>
        <w:rPr>
          <w:sz w:val="28"/>
          <w:szCs w:val="28"/>
        </w:rPr>
        <w:t>4</w:t>
      </w:r>
      <w:r w:rsidRPr="00242262">
        <w:rPr>
          <w:sz w:val="28"/>
          <w:szCs w:val="28"/>
        </w:rPr>
        <w:t>. цифры</w:t>
      </w:r>
      <w:r>
        <w:rPr>
          <w:sz w:val="28"/>
          <w:szCs w:val="28"/>
        </w:rPr>
        <w:t xml:space="preserve"> «</w:t>
      </w:r>
      <w:r w:rsidRPr="00ED44FF">
        <w:rPr>
          <w:sz w:val="28"/>
          <w:szCs w:val="28"/>
        </w:rPr>
        <w:t>17 718 845,57</w:t>
      </w:r>
      <w:r w:rsidRPr="00242262">
        <w:rPr>
          <w:sz w:val="28"/>
          <w:szCs w:val="28"/>
        </w:rPr>
        <w:t>» </w:t>
      </w:r>
      <w:r>
        <w:rPr>
          <w:sz w:val="28"/>
          <w:szCs w:val="28"/>
        </w:rPr>
        <w:t xml:space="preserve"> </w:t>
      </w:r>
      <w:r w:rsidRPr="00242262">
        <w:rPr>
          <w:sz w:val="28"/>
          <w:szCs w:val="28"/>
        </w:rPr>
        <w:t>заменить цифрами «</w:t>
      </w:r>
      <w:r>
        <w:rPr>
          <w:sz w:val="28"/>
          <w:szCs w:val="28"/>
        </w:rPr>
        <w:t>21 182 962,07</w:t>
      </w:r>
      <w:r w:rsidRPr="00242262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Pr="00242262">
        <w:rPr>
          <w:sz w:val="28"/>
          <w:szCs w:val="28"/>
        </w:rPr>
        <w:t>цифры «2</w:t>
      </w:r>
      <w:r>
        <w:rPr>
          <w:sz w:val="28"/>
          <w:szCs w:val="28"/>
        </w:rPr>
        <w:t> 558 592,00» заменить цифрами « 2 609 976,50»,</w:t>
      </w:r>
      <w:r w:rsidRPr="00AD3A68">
        <w:rPr>
          <w:sz w:val="28"/>
          <w:szCs w:val="28"/>
        </w:rPr>
        <w:t xml:space="preserve"> </w:t>
      </w:r>
      <w:r w:rsidRPr="00242262">
        <w:rPr>
          <w:sz w:val="28"/>
          <w:szCs w:val="28"/>
        </w:rPr>
        <w:t>цифры «2</w:t>
      </w:r>
      <w:r>
        <w:rPr>
          <w:sz w:val="28"/>
          <w:szCs w:val="28"/>
        </w:rPr>
        <w:t> 235 734,00» заменить цифрами « 3 048 346,00»..</w:t>
      </w:r>
      <w:r w:rsidRPr="002E2AB8">
        <w:rPr>
          <w:sz w:val="28"/>
          <w:szCs w:val="28"/>
        </w:rPr>
        <w:t xml:space="preserve"> </w:t>
      </w:r>
      <w:r w:rsidRPr="00242262">
        <w:rPr>
          <w:sz w:val="28"/>
          <w:szCs w:val="28"/>
        </w:rPr>
        <w:t>цифры «2</w:t>
      </w:r>
      <w:r>
        <w:rPr>
          <w:sz w:val="28"/>
          <w:szCs w:val="28"/>
        </w:rPr>
        <w:t> 111 350,00» заменить цифрами « 2 220 358,00»,</w:t>
      </w:r>
      <w:r w:rsidRPr="002E2AB8">
        <w:rPr>
          <w:sz w:val="28"/>
          <w:szCs w:val="28"/>
        </w:rPr>
        <w:t xml:space="preserve"> </w:t>
      </w:r>
      <w:r>
        <w:rPr>
          <w:sz w:val="28"/>
          <w:szCs w:val="28"/>
        </w:rPr>
        <w:t>запланировать объем средств  на 2028 год</w:t>
      </w:r>
      <w:r w:rsidRPr="002422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сумме </w:t>
      </w:r>
      <w:r w:rsidRPr="00242262">
        <w:rPr>
          <w:sz w:val="28"/>
          <w:szCs w:val="28"/>
        </w:rPr>
        <w:t>2</w:t>
      </w:r>
      <w:r>
        <w:rPr>
          <w:sz w:val="28"/>
          <w:szCs w:val="28"/>
        </w:rPr>
        <w:t> 252 934,00 рублей</w:t>
      </w:r>
    </w:p>
    <w:p w:rsidR="006E5F38" w:rsidRDefault="006E5F38" w:rsidP="00CE19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1.4</w:t>
      </w:r>
      <w:r w:rsidRPr="009139F8">
        <w:rPr>
          <w:sz w:val="28"/>
          <w:szCs w:val="28"/>
        </w:rPr>
        <w:t xml:space="preserve">. </w:t>
      </w:r>
      <w:r>
        <w:rPr>
          <w:sz w:val="28"/>
          <w:szCs w:val="28"/>
        </w:rPr>
        <w:t>П</w:t>
      </w:r>
      <w:r w:rsidRPr="009139F8">
        <w:rPr>
          <w:sz w:val="28"/>
          <w:szCs w:val="28"/>
        </w:rPr>
        <w:t>лан реализации муниципальной програм</w:t>
      </w:r>
      <w:r>
        <w:rPr>
          <w:sz w:val="28"/>
          <w:szCs w:val="28"/>
        </w:rPr>
        <w:t>мы (приложение №2) прилагается в новой редакции</w:t>
      </w:r>
      <w:r w:rsidRPr="009139F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6E5F38" w:rsidRDefault="006E5F38" w:rsidP="00C42549">
      <w:pPr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  <w:shd w:val="clear" w:color="auto" w:fill="FFFFFF"/>
        </w:rPr>
        <w:t xml:space="preserve">  1.5. </w:t>
      </w:r>
      <w:r w:rsidRPr="00654958">
        <w:rPr>
          <w:bCs/>
          <w:color w:val="000000"/>
          <w:sz w:val="28"/>
          <w:szCs w:val="28"/>
          <w:shd w:val="clear" w:color="auto" w:fill="FFFFFF"/>
        </w:rPr>
        <w:t>Сведения о показателях (индикаторах) муниципальной программы, подпрограмм и их значениях</w:t>
      </w:r>
      <w:r>
        <w:rPr>
          <w:sz w:val="28"/>
          <w:szCs w:val="28"/>
        </w:rPr>
        <w:t>(приложение №3) прилагается в новой редакции</w:t>
      </w:r>
      <w:r w:rsidRPr="009139F8">
        <w:rPr>
          <w:sz w:val="28"/>
          <w:szCs w:val="28"/>
        </w:rPr>
        <w:t>.</w:t>
      </w:r>
    </w:p>
    <w:p w:rsidR="006E5F38" w:rsidRDefault="006E5F38" w:rsidP="00CE1934">
      <w:pPr>
        <w:jc w:val="both"/>
        <w:rPr>
          <w:sz w:val="28"/>
          <w:szCs w:val="28"/>
        </w:rPr>
      </w:pPr>
    </w:p>
    <w:p w:rsidR="006E5F38" w:rsidRDefault="006E5F38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9139F8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4A158C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 </w:t>
      </w:r>
      <w:r w:rsidRPr="004A158C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вступает в силу с момента подписания.</w:t>
      </w:r>
    </w:p>
    <w:p w:rsidR="006E5F38" w:rsidRDefault="006E5F38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 Контроль за </w:t>
      </w:r>
      <w:r w:rsidRPr="009139F8">
        <w:rPr>
          <w:sz w:val="28"/>
          <w:szCs w:val="28"/>
        </w:rPr>
        <w:t>испол</w:t>
      </w:r>
      <w:r>
        <w:rPr>
          <w:sz w:val="28"/>
          <w:szCs w:val="28"/>
        </w:rPr>
        <w:t xml:space="preserve">нением Постановления возложить </w:t>
      </w:r>
      <w:r w:rsidRPr="009139F8">
        <w:rPr>
          <w:sz w:val="28"/>
          <w:szCs w:val="28"/>
        </w:rPr>
        <w:t>на</w:t>
      </w:r>
      <w:r>
        <w:rPr>
          <w:sz w:val="28"/>
          <w:szCs w:val="28"/>
        </w:rPr>
        <w:t xml:space="preserve"> ведущего специалиста </w:t>
      </w:r>
      <w:r w:rsidRPr="009139F8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Двоенко В.И.</w:t>
      </w:r>
    </w:p>
    <w:p w:rsidR="006E5F38" w:rsidRDefault="006E5F38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4.</w:t>
      </w:r>
      <w:r w:rsidRPr="006C37E6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постановление</w:t>
      </w:r>
      <w:r w:rsidRPr="002457A6">
        <w:rPr>
          <w:sz w:val="28"/>
          <w:szCs w:val="28"/>
        </w:rPr>
        <w:t xml:space="preserve"> подлежит официальному опубликованию (обнародованию) согласно Устав</w:t>
      </w:r>
      <w:r>
        <w:rPr>
          <w:sz w:val="28"/>
          <w:szCs w:val="28"/>
        </w:rPr>
        <w:t>у</w:t>
      </w:r>
      <w:r w:rsidRPr="002457A6">
        <w:rPr>
          <w:sz w:val="28"/>
          <w:szCs w:val="28"/>
        </w:rPr>
        <w:t xml:space="preserve"> Сетоловского сельского поселения и на официальном сайте Сетоловской сельской администрации в сети «Интернет»: </w:t>
      </w:r>
      <w:hyperlink r:id="rId5" w:history="1">
        <w:r>
          <w:rPr>
            <w:rStyle w:val="Hyperlink"/>
            <w:sz w:val="28"/>
            <w:szCs w:val="28"/>
            <w:lang w:val="en-US"/>
          </w:rPr>
          <w:t>setolovorf</w:t>
        </w:r>
        <w:r w:rsidRPr="002457A6">
          <w:rPr>
            <w:rStyle w:val="Hyperlink"/>
            <w:sz w:val="28"/>
            <w:szCs w:val="28"/>
          </w:rPr>
          <w:t>.</w:t>
        </w:r>
        <w:r w:rsidRPr="002457A6">
          <w:rPr>
            <w:rStyle w:val="Hyperlink"/>
            <w:sz w:val="28"/>
            <w:szCs w:val="28"/>
            <w:lang w:val="en-US"/>
          </w:rPr>
          <w:t>ru</w:t>
        </w:r>
      </w:hyperlink>
      <w:r w:rsidRPr="002457A6">
        <w:rPr>
          <w:sz w:val="28"/>
          <w:szCs w:val="28"/>
        </w:rPr>
        <w:t>.</w:t>
      </w:r>
    </w:p>
    <w:p w:rsidR="006E5F38" w:rsidRDefault="006E5F38" w:rsidP="00CE11EF">
      <w:pPr>
        <w:rPr>
          <w:sz w:val="28"/>
          <w:szCs w:val="28"/>
        </w:rPr>
      </w:pPr>
    </w:p>
    <w:p w:rsidR="006E5F38" w:rsidRDefault="006E5F38" w:rsidP="00CE11EF">
      <w:pPr>
        <w:rPr>
          <w:sz w:val="28"/>
          <w:szCs w:val="28"/>
        </w:rPr>
      </w:pPr>
    </w:p>
    <w:p w:rsidR="006E5F38" w:rsidRDefault="006E5F38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Глава поселения                                                                            С.А.Никуткин  </w:t>
      </w:r>
    </w:p>
    <w:p w:rsidR="006E5F38" w:rsidRDefault="006E5F38" w:rsidP="00CE11EF">
      <w:pPr>
        <w:rPr>
          <w:sz w:val="28"/>
          <w:szCs w:val="28"/>
        </w:rPr>
      </w:pPr>
    </w:p>
    <w:p w:rsidR="006E5F38" w:rsidRDefault="006E5F38" w:rsidP="00CE11EF">
      <w:pPr>
        <w:rPr>
          <w:sz w:val="28"/>
          <w:szCs w:val="28"/>
        </w:rPr>
      </w:pPr>
    </w:p>
    <w:p w:rsidR="006E5F38" w:rsidRDefault="006E5F38" w:rsidP="00CE11EF">
      <w:pPr>
        <w:rPr>
          <w:sz w:val="28"/>
          <w:szCs w:val="28"/>
        </w:rPr>
      </w:pPr>
    </w:p>
    <w:p w:rsidR="006E5F38" w:rsidRDefault="006E5F38" w:rsidP="00CE11EF">
      <w:pPr>
        <w:rPr>
          <w:sz w:val="28"/>
          <w:szCs w:val="28"/>
        </w:rPr>
      </w:pPr>
    </w:p>
    <w:p w:rsidR="006E5F38" w:rsidRDefault="006E5F38" w:rsidP="00CE11EF">
      <w:pPr>
        <w:rPr>
          <w:sz w:val="28"/>
          <w:szCs w:val="28"/>
        </w:rPr>
      </w:pPr>
    </w:p>
    <w:p w:rsidR="006E5F38" w:rsidRDefault="006E5F38" w:rsidP="00CE11EF">
      <w:pPr>
        <w:rPr>
          <w:sz w:val="28"/>
          <w:szCs w:val="28"/>
        </w:rPr>
      </w:pPr>
    </w:p>
    <w:p w:rsidR="006E5F38" w:rsidRDefault="006E5F38" w:rsidP="00CE11EF">
      <w:pPr>
        <w:rPr>
          <w:sz w:val="28"/>
          <w:szCs w:val="28"/>
        </w:rPr>
      </w:pPr>
    </w:p>
    <w:p w:rsidR="006E5F38" w:rsidRDefault="006E5F38" w:rsidP="00CE11EF">
      <w:pPr>
        <w:rPr>
          <w:sz w:val="28"/>
          <w:szCs w:val="28"/>
        </w:rPr>
      </w:pPr>
    </w:p>
    <w:p w:rsidR="006E5F38" w:rsidRDefault="006E5F38" w:rsidP="00CE11EF">
      <w:pPr>
        <w:rPr>
          <w:sz w:val="28"/>
          <w:szCs w:val="28"/>
        </w:rPr>
      </w:pPr>
    </w:p>
    <w:p w:rsidR="006E5F38" w:rsidRDefault="006E5F38" w:rsidP="00CE11EF">
      <w:pPr>
        <w:rPr>
          <w:sz w:val="28"/>
          <w:szCs w:val="28"/>
        </w:rPr>
      </w:pPr>
    </w:p>
    <w:p w:rsidR="006E5F38" w:rsidRDefault="006E5F38" w:rsidP="00301D8F">
      <w:pPr>
        <w:pStyle w:val="NoSpacing"/>
      </w:pPr>
    </w:p>
    <w:sectPr w:rsidR="006E5F38" w:rsidSect="00F75ED0">
      <w:pgSz w:w="11906" w:h="16838"/>
      <w:pgMar w:top="851" w:right="851" w:bottom="42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1BEDB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BAED4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0D6A2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5A06C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460C5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A0A78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288CB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87622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77462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0745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12CF"/>
    <w:rsid w:val="000037AB"/>
    <w:rsid w:val="0000386E"/>
    <w:rsid w:val="00005A3E"/>
    <w:rsid w:val="00012194"/>
    <w:rsid w:val="000125CB"/>
    <w:rsid w:val="00015337"/>
    <w:rsid w:val="000244B6"/>
    <w:rsid w:val="00033647"/>
    <w:rsid w:val="00046DCA"/>
    <w:rsid w:val="0005397F"/>
    <w:rsid w:val="000555D1"/>
    <w:rsid w:val="00057E04"/>
    <w:rsid w:val="0007095F"/>
    <w:rsid w:val="00070D36"/>
    <w:rsid w:val="000862C2"/>
    <w:rsid w:val="00092192"/>
    <w:rsid w:val="000A2E47"/>
    <w:rsid w:val="000B0DF7"/>
    <w:rsid w:val="000B14DC"/>
    <w:rsid w:val="000B1DEC"/>
    <w:rsid w:val="000B1F57"/>
    <w:rsid w:val="000C041E"/>
    <w:rsid w:val="000C30E6"/>
    <w:rsid w:val="000C720D"/>
    <w:rsid w:val="000D1823"/>
    <w:rsid w:val="000F44D3"/>
    <w:rsid w:val="000F7B8D"/>
    <w:rsid w:val="00107A0B"/>
    <w:rsid w:val="00115686"/>
    <w:rsid w:val="001167F3"/>
    <w:rsid w:val="00122CCA"/>
    <w:rsid w:val="001251EF"/>
    <w:rsid w:val="0012726B"/>
    <w:rsid w:val="0013133F"/>
    <w:rsid w:val="001317BF"/>
    <w:rsid w:val="001325B4"/>
    <w:rsid w:val="001551F5"/>
    <w:rsid w:val="00157988"/>
    <w:rsid w:val="00161696"/>
    <w:rsid w:val="00163F03"/>
    <w:rsid w:val="001701C9"/>
    <w:rsid w:val="00171F2F"/>
    <w:rsid w:val="00173A1E"/>
    <w:rsid w:val="00176C0A"/>
    <w:rsid w:val="00182A56"/>
    <w:rsid w:val="00186431"/>
    <w:rsid w:val="00187D3F"/>
    <w:rsid w:val="0019017A"/>
    <w:rsid w:val="001911A2"/>
    <w:rsid w:val="00191F02"/>
    <w:rsid w:val="00192776"/>
    <w:rsid w:val="001931EA"/>
    <w:rsid w:val="001A3F96"/>
    <w:rsid w:val="001B0EAF"/>
    <w:rsid w:val="001B2690"/>
    <w:rsid w:val="001B64E3"/>
    <w:rsid w:val="001C451E"/>
    <w:rsid w:val="001E26DE"/>
    <w:rsid w:val="001E4DDF"/>
    <w:rsid w:val="001E6FE8"/>
    <w:rsid w:val="001F4BAD"/>
    <w:rsid w:val="001F53EB"/>
    <w:rsid w:val="0020558E"/>
    <w:rsid w:val="00206F1D"/>
    <w:rsid w:val="00207FDB"/>
    <w:rsid w:val="00212DD1"/>
    <w:rsid w:val="00221E28"/>
    <w:rsid w:val="00224EE1"/>
    <w:rsid w:val="00234A71"/>
    <w:rsid w:val="002411C1"/>
    <w:rsid w:val="00242262"/>
    <w:rsid w:val="00243F9F"/>
    <w:rsid w:val="002457A6"/>
    <w:rsid w:val="00250802"/>
    <w:rsid w:val="00255700"/>
    <w:rsid w:val="00255BE9"/>
    <w:rsid w:val="00257A9E"/>
    <w:rsid w:val="00266F9C"/>
    <w:rsid w:val="00280B8E"/>
    <w:rsid w:val="00284641"/>
    <w:rsid w:val="00295686"/>
    <w:rsid w:val="002A3DFE"/>
    <w:rsid w:val="002D1B81"/>
    <w:rsid w:val="002D2963"/>
    <w:rsid w:val="002D4242"/>
    <w:rsid w:val="002D682F"/>
    <w:rsid w:val="002D6C34"/>
    <w:rsid w:val="002E2AB8"/>
    <w:rsid w:val="002E77FC"/>
    <w:rsid w:val="002F0EAE"/>
    <w:rsid w:val="002F3349"/>
    <w:rsid w:val="002F5B7F"/>
    <w:rsid w:val="00301D8F"/>
    <w:rsid w:val="00316E85"/>
    <w:rsid w:val="00321AD5"/>
    <w:rsid w:val="00322012"/>
    <w:rsid w:val="00323909"/>
    <w:rsid w:val="0032757F"/>
    <w:rsid w:val="003306B8"/>
    <w:rsid w:val="003316C0"/>
    <w:rsid w:val="00335F62"/>
    <w:rsid w:val="00336084"/>
    <w:rsid w:val="00351417"/>
    <w:rsid w:val="00351446"/>
    <w:rsid w:val="003527D9"/>
    <w:rsid w:val="003603A4"/>
    <w:rsid w:val="00360F14"/>
    <w:rsid w:val="00362F74"/>
    <w:rsid w:val="00364AB4"/>
    <w:rsid w:val="00364ABE"/>
    <w:rsid w:val="00370FE7"/>
    <w:rsid w:val="00387853"/>
    <w:rsid w:val="00390615"/>
    <w:rsid w:val="003A194C"/>
    <w:rsid w:val="003A2BAF"/>
    <w:rsid w:val="003A5091"/>
    <w:rsid w:val="003A5DA1"/>
    <w:rsid w:val="003B25C8"/>
    <w:rsid w:val="003D103A"/>
    <w:rsid w:val="003F205D"/>
    <w:rsid w:val="003F3F4D"/>
    <w:rsid w:val="003F757D"/>
    <w:rsid w:val="0040177B"/>
    <w:rsid w:val="00406C1E"/>
    <w:rsid w:val="00410273"/>
    <w:rsid w:val="004107E2"/>
    <w:rsid w:val="00415D3F"/>
    <w:rsid w:val="004178A9"/>
    <w:rsid w:val="004252FB"/>
    <w:rsid w:val="00435B6F"/>
    <w:rsid w:val="004362B8"/>
    <w:rsid w:val="004427A0"/>
    <w:rsid w:val="00445931"/>
    <w:rsid w:val="00446EE7"/>
    <w:rsid w:val="004501C3"/>
    <w:rsid w:val="00450294"/>
    <w:rsid w:val="00451843"/>
    <w:rsid w:val="004535DC"/>
    <w:rsid w:val="0045360C"/>
    <w:rsid w:val="00453E3A"/>
    <w:rsid w:val="00454D5C"/>
    <w:rsid w:val="00466FF9"/>
    <w:rsid w:val="00470B8B"/>
    <w:rsid w:val="004716D0"/>
    <w:rsid w:val="00477028"/>
    <w:rsid w:val="00477727"/>
    <w:rsid w:val="004818EB"/>
    <w:rsid w:val="0048440B"/>
    <w:rsid w:val="0048511A"/>
    <w:rsid w:val="004855B8"/>
    <w:rsid w:val="00491A77"/>
    <w:rsid w:val="004A0FAD"/>
    <w:rsid w:val="004A158C"/>
    <w:rsid w:val="004A2B32"/>
    <w:rsid w:val="004A2EA4"/>
    <w:rsid w:val="004A5732"/>
    <w:rsid w:val="004B177F"/>
    <w:rsid w:val="004C05B4"/>
    <w:rsid w:val="004C1D59"/>
    <w:rsid w:val="004D2B54"/>
    <w:rsid w:val="004D7065"/>
    <w:rsid w:val="004E0C8D"/>
    <w:rsid w:val="004E3FD0"/>
    <w:rsid w:val="004E5CE9"/>
    <w:rsid w:val="004E6CCB"/>
    <w:rsid w:val="004F525A"/>
    <w:rsid w:val="004F760B"/>
    <w:rsid w:val="005010B1"/>
    <w:rsid w:val="00503732"/>
    <w:rsid w:val="00506A93"/>
    <w:rsid w:val="00513389"/>
    <w:rsid w:val="00515BE2"/>
    <w:rsid w:val="00521F6E"/>
    <w:rsid w:val="0052320C"/>
    <w:rsid w:val="00526623"/>
    <w:rsid w:val="00527E8C"/>
    <w:rsid w:val="005378F8"/>
    <w:rsid w:val="00540373"/>
    <w:rsid w:val="00540478"/>
    <w:rsid w:val="00541F81"/>
    <w:rsid w:val="0054299C"/>
    <w:rsid w:val="005456C8"/>
    <w:rsid w:val="00552B53"/>
    <w:rsid w:val="005548CA"/>
    <w:rsid w:val="005577AF"/>
    <w:rsid w:val="00566545"/>
    <w:rsid w:val="005709E7"/>
    <w:rsid w:val="00572EF8"/>
    <w:rsid w:val="00573C51"/>
    <w:rsid w:val="005752A6"/>
    <w:rsid w:val="00576BB9"/>
    <w:rsid w:val="00587858"/>
    <w:rsid w:val="0059100B"/>
    <w:rsid w:val="005A229C"/>
    <w:rsid w:val="005A422A"/>
    <w:rsid w:val="005B62AA"/>
    <w:rsid w:val="005C337C"/>
    <w:rsid w:val="005C6BB5"/>
    <w:rsid w:val="005D076E"/>
    <w:rsid w:val="005D1D68"/>
    <w:rsid w:val="005D6E1D"/>
    <w:rsid w:val="005E4186"/>
    <w:rsid w:val="005F42DA"/>
    <w:rsid w:val="006022A4"/>
    <w:rsid w:val="0060723E"/>
    <w:rsid w:val="006134E9"/>
    <w:rsid w:val="0063218F"/>
    <w:rsid w:val="0063313C"/>
    <w:rsid w:val="00636AEB"/>
    <w:rsid w:val="0064320B"/>
    <w:rsid w:val="00645906"/>
    <w:rsid w:val="00652EF1"/>
    <w:rsid w:val="00654958"/>
    <w:rsid w:val="00655C9F"/>
    <w:rsid w:val="006649B7"/>
    <w:rsid w:val="0067172A"/>
    <w:rsid w:val="006729BD"/>
    <w:rsid w:val="00682BE7"/>
    <w:rsid w:val="006856A7"/>
    <w:rsid w:val="00693E02"/>
    <w:rsid w:val="0069449F"/>
    <w:rsid w:val="006A27F7"/>
    <w:rsid w:val="006C0CB9"/>
    <w:rsid w:val="006C375B"/>
    <w:rsid w:val="006C37E6"/>
    <w:rsid w:val="006C5D32"/>
    <w:rsid w:val="006C6444"/>
    <w:rsid w:val="006E5F38"/>
    <w:rsid w:val="006F403A"/>
    <w:rsid w:val="006F510B"/>
    <w:rsid w:val="006F5336"/>
    <w:rsid w:val="006F5AB6"/>
    <w:rsid w:val="00722417"/>
    <w:rsid w:val="007247AA"/>
    <w:rsid w:val="00724A9C"/>
    <w:rsid w:val="00733460"/>
    <w:rsid w:val="007338E8"/>
    <w:rsid w:val="007350B5"/>
    <w:rsid w:val="0074174B"/>
    <w:rsid w:val="00751C49"/>
    <w:rsid w:val="007527E6"/>
    <w:rsid w:val="00762215"/>
    <w:rsid w:val="007814C1"/>
    <w:rsid w:val="00782663"/>
    <w:rsid w:val="0078360D"/>
    <w:rsid w:val="00785F83"/>
    <w:rsid w:val="00792F7A"/>
    <w:rsid w:val="007A4C88"/>
    <w:rsid w:val="007A5650"/>
    <w:rsid w:val="007A5AA9"/>
    <w:rsid w:val="007B0B14"/>
    <w:rsid w:val="007B53DE"/>
    <w:rsid w:val="007B60E8"/>
    <w:rsid w:val="007B6A0B"/>
    <w:rsid w:val="007C19C3"/>
    <w:rsid w:val="007C60F1"/>
    <w:rsid w:val="007D0BC8"/>
    <w:rsid w:val="007D25D5"/>
    <w:rsid w:val="007E74A1"/>
    <w:rsid w:val="007F0043"/>
    <w:rsid w:val="007F17CC"/>
    <w:rsid w:val="008028D3"/>
    <w:rsid w:val="00802AB3"/>
    <w:rsid w:val="008057D2"/>
    <w:rsid w:val="00806418"/>
    <w:rsid w:val="00807670"/>
    <w:rsid w:val="008213E9"/>
    <w:rsid w:val="008221B9"/>
    <w:rsid w:val="00826C0D"/>
    <w:rsid w:val="008326C5"/>
    <w:rsid w:val="0083562B"/>
    <w:rsid w:val="00840DB1"/>
    <w:rsid w:val="00852D45"/>
    <w:rsid w:val="00862083"/>
    <w:rsid w:val="0086274E"/>
    <w:rsid w:val="0086454C"/>
    <w:rsid w:val="0087100C"/>
    <w:rsid w:val="00875B77"/>
    <w:rsid w:val="00876B30"/>
    <w:rsid w:val="00877099"/>
    <w:rsid w:val="008777B9"/>
    <w:rsid w:val="00877A11"/>
    <w:rsid w:val="00880A2F"/>
    <w:rsid w:val="00886980"/>
    <w:rsid w:val="00897421"/>
    <w:rsid w:val="008A0C6A"/>
    <w:rsid w:val="008A0D77"/>
    <w:rsid w:val="008A270A"/>
    <w:rsid w:val="008A5DE2"/>
    <w:rsid w:val="008B6993"/>
    <w:rsid w:val="008B6BA1"/>
    <w:rsid w:val="008B7CF7"/>
    <w:rsid w:val="008C1A50"/>
    <w:rsid w:val="008D1B2A"/>
    <w:rsid w:val="008D1E5E"/>
    <w:rsid w:val="008D56DE"/>
    <w:rsid w:val="008D71DC"/>
    <w:rsid w:val="008E3C5A"/>
    <w:rsid w:val="008F08B2"/>
    <w:rsid w:val="008F6141"/>
    <w:rsid w:val="008F7375"/>
    <w:rsid w:val="00906EEF"/>
    <w:rsid w:val="00911119"/>
    <w:rsid w:val="009139F8"/>
    <w:rsid w:val="00915E9E"/>
    <w:rsid w:val="00916C36"/>
    <w:rsid w:val="00920F19"/>
    <w:rsid w:val="00922D22"/>
    <w:rsid w:val="00933755"/>
    <w:rsid w:val="00934663"/>
    <w:rsid w:val="009355B9"/>
    <w:rsid w:val="00937173"/>
    <w:rsid w:val="00941645"/>
    <w:rsid w:val="009436E3"/>
    <w:rsid w:val="00944A04"/>
    <w:rsid w:val="00947B4D"/>
    <w:rsid w:val="009506E2"/>
    <w:rsid w:val="009543AB"/>
    <w:rsid w:val="00957D55"/>
    <w:rsid w:val="009643D2"/>
    <w:rsid w:val="0096555D"/>
    <w:rsid w:val="00967D87"/>
    <w:rsid w:val="009724E9"/>
    <w:rsid w:val="00973CD8"/>
    <w:rsid w:val="00973D91"/>
    <w:rsid w:val="00985E58"/>
    <w:rsid w:val="00991004"/>
    <w:rsid w:val="00991026"/>
    <w:rsid w:val="009943DF"/>
    <w:rsid w:val="009A126F"/>
    <w:rsid w:val="009B5D74"/>
    <w:rsid w:val="009C5672"/>
    <w:rsid w:val="009C746D"/>
    <w:rsid w:val="009D072A"/>
    <w:rsid w:val="009D12CF"/>
    <w:rsid w:val="009D2F98"/>
    <w:rsid w:val="009D52DC"/>
    <w:rsid w:val="009E7CE6"/>
    <w:rsid w:val="009F0F31"/>
    <w:rsid w:val="00A04191"/>
    <w:rsid w:val="00A07E10"/>
    <w:rsid w:val="00A1288B"/>
    <w:rsid w:val="00A144A7"/>
    <w:rsid w:val="00A1700D"/>
    <w:rsid w:val="00A23666"/>
    <w:rsid w:val="00A30316"/>
    <w:rsid w:val="00A305B6"/>
    <w:rsid w:val="00A31848"/>
    <w:rsid w:val="00A61ABD"/>
    <w:rsid w:val="00A66F2B"/>
    <w:rsid w:val="00A81D74"/>
    <w:rsid w:val="00A83279"/>
    <w:rsid w:val="00A84122"/>
    <w:rsid w:val="00A85725"/>
    <w:rsid w:val="00AA7814"/>
    <w:rsid w:val="00AB2BC4"/>
    <w:rsid w:val="00AB2EAB"/>
    <w:rsid w:val="00AB3B2E"/>
    <w:rsid w:val="00AB6E5D"/>
    <w:rsid w:val="00AC0C21"/>
    <w:rsid w:val="00AC61E5"/>
    <w:rsid w:val="00AD05B6"/>
    <w:rsid w:val="00AD39BF"/>
    <w:rsid w:val="00AD3A68"/>
    <w:rsid w:val="00AE4BA5"/>
    <w:rsid w:val="00AF08E1"/>
    <w:rsid w:val="00AF49A3"/>
    <w:rsid w:val="00AF7F76"/>
    <w:rsid w:val="00B01D9B"/>
    <w:rsid w:val="00B33CAC"/>
    <w:rsid w:val="00B4170C"/>
    <w:rsid w:val="00B429BD"/>
    <w:rsid w:val="00B535BA"/>
    <w:rsid w:val="00B5755C"/>
    <w:rsid w:val="00B60883"/>
    <w:rsid w:val="00B62072"/>
    <w:rsid w:val="00B632BF"/>
    <w:rsid w:val="00B66E28"/>
    <w:rsid w:val="00B82C00"/>
    <w:rsid w:val="00B83C95"/>
    <w:rsid w:val="00B84191"/>
    <w:rsid w:val="00B84F95"/>
    <w:rsid w:val="00B85A1D"/>
    <w:rsid w:val="00B94B04"/>
    <w:rsid w:val="00B94D65"/>
    <w:rsid w:val="00B95E60"/>
    <w:rsid w:val="00BB0E65"/>
    <w:rsid w:val="00BB19D2"/>
    <w:rsid w:val="00BB19D7"/>
    <w:rsid w:val="00BB3D5B"/>
    <w:rsid w:val="00BB4C26"/>
    <w:rsid w:val="00BC65D6"/>
    <w:rsid w:val="00BD1270"/>
    <w:rsid w:val="00BD536E"/>
    <w:rsid w:val="00BD57F5"/>
    <w:rsid w:val="00BF72EB"/>
    <w:rsid w:val="00C0076F"/>
    <w:rsid w:val="00C02B7A"/>
    <w:rsid w:val="00C02D2B"/>
    <w:rsid w:val="00C06541"/>
    <w:rsid w:val="00C166B0"/>
    <w:rsid w:val="00C173B0"/>
    <w:rsid w:val="00C22250"/>
    <w:rsid w:val="00C22BD3"/>
    <w:rsid w:val="00C23C9D"/>
    <w:rsid w:val="00C278A8"/>
    <w:rsid w:val="00C3385F"/>
    <w:rsid w:val="00C36E35"/>
    <w:rsid w:val="00C42193"/>
    <w:rsid w:val="00C42549"/>
    <w:rsid w:val="00C42FB2"/>
    <w:rsid w:val="00C44E2B"/>
    <w:rsid w:val="00C46EF2"/>
    <w:rsid w:val="00C510FE"/>
    <w:rsid w:val="00C544EE"/>
    <w:rsid w:val="00C6059B"/>
    <w:rsid w:val="00C609A9"/>
    <w:rsid w:val="00C63F67"/>
    <w:rsid w:val="00C643B6"/>
    <w:rsid w:val="00C65B0B"/>
    <w:rsid w:val="00C65C87"/>
    <w:rsid w:val="00C82423"/>
    <w:rsid w:val="00C910D2"/>
    <w:rsid w:val="00C9248E"/>
    <w:rsid w:val="00C924F4"/>
    <w:rsid w:val="00CA0D65"/>
    <w:rsid w:val="00CA2E94"/>
    <w:rsid w:val="00CA32B1"/>
    <w:rsid w:val="00CA69A4"/>
    <w:rsid w:val="00CB252E"/>
    <w:rsid w:val="00CB47D6"/>
    <w:rsid w:val="00CB55C3"/>
    <w:rsid w:val="00CB59EB"/>
    <w:rsid w:val="00CC3976"/>
    <w:rsid w:val="00CD39A3"/>
    <w:rsid w:val="00CD4406"/>
    <w:rsid w:val="00CD6BFF"/>
    <w:rsid w:val="00CE11EF"/>
    <w:rsid w:val="00CE160C"/>
    <w:rsid w:val="00CE1934"/>
    <w:rsid w:val="00CE3AF7"/>
    <w:rsid w:val="00CF2591"/>
    <w:rsid w:val="00CF658C"/>
    <w:rsid w:val="00CF79DF"/>
    <w:rsid w:val="00D06959"/>
    <w:rsid w:val="00D102BC"/>
    <w:rsid w:val="00D1456D"/>
    <w:rsid w:val="00D31B3A"/>
    <w:rsid w:val="00D331F1"/>
    <w:rsid w:val="00D36D70"/>
    <w:rsid w:val="00D40FED"/>
    <w:rsid w:val="00D4180E"/>
    <w:rsid w:val="00D42E1C"/>
    <w:rsid w:val="00D530E7"/>
    <w:rsid w:val="00D54587"/>
    <w:rsid w:val="00D643D6"/>
    <w:rsid w:val="00D649C9"/>
    <w:rsid w:val="00D6511C"/>
    <w:rsid w:val="00D755ED"/>
    <w:rsid w:val="00D839A4"/>
    <w:rsid w:val="00D91B30"/>
    <w:rsid w:val="00D926AF"/>
    <w:rsid w:val="00DB1DC8"/>
    <w:rsid w:val="00DB31FC"/>
    <w:rsid w:val="00DB460D"/>
    <w:rsid w:val="00DB7005"/>
    <w:rsid w:val="00DD75CE"/>
    <w:rsid w:val="00DD7E02"/>
    <w:rsid w:val="00DF4EFF"/>
    <w:rsid w:val="00E05CB7"/>
    <w:rsid w:val="00E07072"/>
    <w:rsid w:val="00E14A55"/>
    <w:rsid w:val="00E15DA5"/>
    <w:rsid w:val="00E23E60"/>
    <w:rsid w:val="00E24354"/>
    <w:rsid w:val="00E3606B"/>
    <w:rsid w:val="00E45E50"/>
    <w:rsid w:val="00E47C51"/>
    <w:rsid w:val="00E47F35"/>
    <w:rsid w:val="00E513DB"/>
    <w:rsid w:val="00E53113"/>
    <w:rsid w:val="00E56EC0"/>
    <w:rsid w:val="00E56F14"/>
    <w:rsid w:val="00E574A5"/>
    <w:rsid w:val="00E57570"/>
    <w:rsid w:val="00E601F3"/>
    <w:rsid w:val="00E639AB"/>
    <w:rsid w:val="00E75D62"/>
    <w:rsid w:val="00E800F9"/>
    <w:rsid w:val="00E820EF"/>
    <w:rsid w:val="00E83779"/>
    <w:rsid w:val="00E86139"/>
    <w:rsid w:val="00E86B8E"/>
    <w:rsid w:val="00E9474F"/>
    <w:rsid w:val="00EA0A56"/>
    <w:rsid w:val="00EA22E5"/>
    <w:rsid w:val="00EA3D42"/>
    <w:rsid w:val="00EA5D99"/>
    <w:rsid w:val="00EB2CCF"/>
    <w:rsid w:val="00EC35E3"/>
    <w:rsid w:val="00ED44FF"/>
    <w:rsid w:val="00ED4B89"/>
    <w:rsid w:val="00ED5805"/>
    <w:rsid w:val="00ED7347"/>
    <w:rsid w:val="00EE05CF"/>
    <w:rsid w:val="00EE2726"/>
    <w:rsid w:val="00EE3A9B"/>
    <w:rsid w:val="00EE4EB4"/>
    <w:rsid w:val="00EE5123"/>
    <w:rsid w:val="00EE585C"/>
    <w:rsid w:val="00EE7ACF"/>
    <w:rsid w:val="00EF2BDD"/>
    <w:rsid w:val="00EF45FF"/>
    <w:rsid w:val="00EF567A"/>
    <w:rsid w:val="00EF7A99"/>
    <w:rsid w:val="00F05F35"/>
    <w:rsid w:val="00F07D91"/>
    <w:rsid w:val="00F2162F"/>
    <w:rsid w:val="00F22D21"/>
    <w:rsid w:val="00F244EE"/>
    <w:rsid w:val="00F303C9"/>
    <w:rsid w:val="00F36E83"/>
    <w:rsid w:val="00F41D6B"/>
    <w:rsid w:val="00F51144"/>
    <w:rsid w:val="00F5621B"/>
    <w:rsid w:val="00F62EA1"/>
    <w:rsid w:val="00F6514C"/>
    <w:rsid w:val="00F66BE3"/>
    <w:rsid w:val="00F74CD7"/>
    <w:rsid w:val="00F75ED0"/>
    <w:rsid w:val="00F80912"/>
    <w:rsid w:val="00F85873"/>
    <w:rsid w:val="00F85E42"/>
    <w:rsid w:val="00F91C54"/>
    <w:rsid w:val="00F92EA2"/>
    <w:rsid w:val="00F97E6E"/>
    <w:rsid w:val="00FA00B1"/>
    <w:rsid w:val="00FA0EB7"/>
    <w:rsid w:val="00FB0407"/>
    <w:rsid w:val="00FB2E52"/>
    <w:rsid w:val="00FB4823"/>
    <w:rsid w:val="00FB6923"/>
    <w:rsid w:val="00FC1B02"/>
    <w:rsid w:val="00FC3609"/>
    <w:rsid w:val="00FC6446"/>
    <w:rsid w:val="00FC774D"/>
    <w:rsid w:val="00FC7E39"/>
    <w:rsid w:val="00FD4FE4"/>
    <w:rsid w:val="00FD543F"/>
    <w:rsid w:val="00FF4761"/>
    <w:rsid w:val="00FF5571"/>
    <w:rsid w:val="00FF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2CF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015337"/>
    <w:pPr>
      <w:jc w:val="both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9416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41645"/>
    <w:rPr>
      <w:rFonts w:ascii="Tahoma" w:hAnsi="Tahoma" w:cs="Tahoma"/>
      <w:sz w:val="16"/>
      <w:szCs w:val="16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435B6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906EEF"/>
    <w:rPr>
      <w:rFonts w:ascii="Times New Roman" w:hAnsi="Times New Roman" w:cs="Times New Roman"/>
      <w:sz w:val="2"/>
    </w:rPr>
  </w:style>
  <w:style w:type="paragraph" w:customStyle="1" w:styleId="ConsPlusTitle">
    <w:name w:val="ConsPlusTitle"/>
    <w:uiPriority w:val="99"/>
    <w:rsid w:val="00435B6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45029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6C37E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6594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etolovo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5899</TotalTime>
  <Pages>2</Pages>
  <Words>451</Words>
  <Characters>2577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</cp:lastModifiedBy>
  <cp:revision>228</cp:revision>
  <cp:lastPrinted>2025-10-01T13:24:00Z</cp:lastPrinted>
  <dcterms:created xsi:type="dcterms:W3CDTF">2013-10-29T12:29:00Z</dcterms:created>
  <dcterms:modified xsi:type="dcterms:W3CDTF">2025-12-30T09:32:00Z</dcterms:modified>
</cp:coreProperties>
</file>